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1533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Karen Christine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Karen Christine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DC5247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83" w:rsidRDefault="00BA6883">
      <w:r>
        <w:separator/>
      </w:r>
    </w:p>
  </w:endnote>
  <w:endnote w:type="continuationSeparator" w:id="0">
    <w:p w:rsidR="00BA6883" w:rsidRDefault="00BA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83" w:rsidRDefault="00BA6883">
      <w:r>
        <w:separator/>
      </w:r>
    </w:p>
  </w:footnote>
  <w:footnote w:type="continuationSeparator" w:id="0">
    <w:p w:rsidR="00BA6883" w:rsidRDefault="00BA6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4DFC8C3D" wp14:editId="6C9CDE4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5907DC4D" wp14:editId="1D9B4AB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698E3907" wp14:editId="102EA6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A6883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DC5247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2015-08-18T15:29:00Z</dcterms:created>
  <dcterms:modified xsi:type="dcterms:W3CDTF">2015-08-18T15:29:00Z</dcterms:modified>
</cp:coreProperties>
</file>